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72" w:rsidRPr="00A62C33" w:rsidRDefault="005E6B72" w:rsidP="00F2189D">
      <w:pPr>
        <w:jc w:val="center"/>
        <w:rPr>
          <w:b/>
        </w:rPr>
      </w:pPr>
      <w:r w:rsidRPr="00A62C33">
        <w:rPr>
          <w:b/>
        </w:rPr>
        <w:t>Верхний предел</w:t>
      </w:r>
    </w:p>
    <w:p w:rsidR="005E6B72" w:rsidRPr="00A62C33" w:rsidRDefault="005E6B72" w:rsidP="00F2189D">
      <w:pPr>
        <w:jc w:val="center"/>
        <w:rPr>
          <w:b/>
        </w:rPr>
      </w:pPr>
      <w:r w:rsidRPr="00A62C33">
        <w:rPr>
          <w:b/>
        </w:rPr>
        <w:t>муниципального внутреннего долга</w:t>
      </w:r>
    </w:p>
    <w:p w:rsidR="005E6B72" w:rsidRPr="00A62C33" w:rsidRDefault="005E6B72" w:rsidP="00F2189D">
      <w:pPr>
        <w:jc w:val="center"/>
        <w:rPr>
          <w:b/>
        </w:rPr>
      </w:pPr>
      <w:r w:rsidRPr="00A62C33">
        <w:rPr>
          <w:b/>
        </w:rPr>
        <w:t>муниципального образован</w:t>
      </w:r>
      <w:r>
        <w:rPr>
          <w:b/>
        </w:rPr>
        <w:t>ия «Ивайтенское сельское поселение</w:t>
      </w:r>
      <w:r w:rsidRPr="00A62C33">
        <w:rPr>
          <w:b/>
        </w:rPr>
        <w:t>»</w:t>
      </w:r>
    </w:p>
    <w:p w:rsidR="005E6B72" w:rsidRPr="00A62C33" w:rsidRDefault="005E6B72" w:rsidP="00F2189D">
      <w:pPr>
        <w:jc w:val="center"/>
        <w:rPr>
          <w:b/>
        </w:rPr>
      </w:pPr>
      <w:r w:rsidRPr="00A62C33">
        <w:rPr>
          <w:b/>
        </w:rPr>
        <w:t>по состоянию на 01.01.2019г., на 01.01.2020г, на 01.01.2021г.</w:t>
      </w:r>
    </w:p>
    <w:p w:rsidR="005E6B72" w:rsidRPr="00A62C33" w:rsidRDefault="005E6B72" w:rsidP="00F2189D">
      <w:pPr>
        <w:jc w:val="center"/>
        <w:rPr>
          <w:b/>
        </w:rPr>
      </w:pPr>
    </w:p>
    <w:p w:rsidR="005E6B72" w:rsidRPr="00A62C33" w:rsidRDefault="005E6B72" w:rsidP="00F2189D">
      <w:r w:rsidRPr="00A62C33">
        <w:t xml:space="preserve">                                                                                                                                                                          (рублей)</w:t>
      </w:r>
    </w:p>
    <w:tbl>
      <w:tblPr>
        <w:tblW w:w="96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81"/>
        <w:gridCol w:w="4987"/>
        <w:gridCol w:w="1260"/>
        <w:gridCol w:w="1272"/>
        <w:gridCol w:w="1436"/>
      </w:tblGrid>
      <w:tr w:rsidR="005E6B72" w:rsidRPr="00A62C33" w:rsidTr="00342F57"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B72" w:rsidRPr="00A62C33" w:rsidRDefault="005E6B72" w:rsidP="00342F57">
            <w:pPr>
              <w:rPr>
                <w:b/>
                <w:bCs/>
              </w:rPr>
            </w:pPr>
            <w:r w:rsidRPr="00A62C33">
              <w:rPr>
                <w:b/>
                <w:bCs/>
              </w:rPr>
              <w:t>№ п/п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B72" w:rsidRPr="00A62C33" w:rsidRDefault="005E6B72" w:rsidP="00342F57">
            <w:pPr>
              <w:rPr>
                <w:b/>
                <w:bCs/>
              </w:rPr>
            </w:pPr>
            <w:r w:rsidRPr="00A62C33">
              <w:rPr>
                <w:b/>
                <w:bCs/>
              </w:rPr>
              <w:t>Наименование показателей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B72" w:rsidRPr="00A62C33" w:rsidRDefault="005E6B72" w:rsidP="00342F57">
            <w:r w:rsidRPr="00A62C33">
              <w:t>2018г.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B72" w:rsidRPr="00A62C33" w:rsidRDefault="005E6B72" w:rsidP="00342F57">
            <w:r w:rsidRPr="00A62C33">
              <w:t>2019г.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6B72" w:rsidRPr="00A62C33" w:rsidRDefault="005E6B72" w:rsidP="00342F57">
            <w:r w:rsidRPr="00A62C33">
              <w:t>2020г.</w:t>
            </w:r>
          </w:p>
        </w:tc>
      </w:tr>
      <w:tr w:rsidR="005E6B72" w:rsidRPr="00A62C33" w:rsidTr="00342F57">
        <w:trPr>
          <w:trHeight w:val="1679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>
            <w:r w:rsidRPr="00A62C33"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Default="005E6B72" w:rsidP="00342F57">
            <w:pPr>
              <w:rPr>
                <w:b/>
                <w:bCs/>
              </w:rPr>
            </w:pPr>
            <w:r w:rsidRPr="00A62C33">
              <w:rPr>
                <w:b/>
                <w:bCs/>
              </w:rPr>
              <w:t>Размер муниципального внутреннего долга муниципального образования</w:t>
            </w:r>
          </w:p>
          <w:p w:rsidR="005E6B72" w:rsidRPr="00A62C33" w:rsidRDefault="005E6B72" w:rsidP="00342F57">
            <w:r>
              <w:rPr>
                <w:b/>
                <w:bCs/>
              </w:rPr>
              <w:t>« Ивайтенское сельское поселение</w:t>
            </w:r>
            <w:r w:rsidRPr="00A62C33">
              <w:rPr>
                <w:b/>
                <w:bCs/>
              </w:rPr>
              <w:t>» по состоянию на начало года всего:</w:t>
            </w:r>
          </w:p>
          <w:p w:rsidR="005E6B72" w:rsidRPr="00A62C33" w:rsidRDefault="005E6B72" w:rsidP="00342F57">
            <w:r w:rsidRPr="00A62C33">
              <w:t>в том числе:</w:t>
            </w:r>
          </w:p>
          <w:p w:rsidR="005E6B72" w:rsidRPr="00A62C33" w:rsidRDefault="005E6B72" w:rsidP="00342F57">
            <w:pPr>
              <w:rPr>
                <w:b/>
              </w:rPr>
            </w:pPr>
            <w:r w:rsidRPr="00A62C33">
              <w:t>кредиты кредитных организаций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>
            <w:pPr>
              <w:rPr>
                <w:bCs/>
              </w:rPr>
            </w:pPr>
          </w:p>
          <w:p w:rsidR="005E6B72" w:rsidRPr="00A62C33" w:rsidRDefault="005E6B72" w:rsidP="00342F57">
            <w:pPr>
              <w:rPr>
                <w:b/>
                <w:bCs/>
              </w:rPr>
            </w:pPr>
          </w:p>
          <w:p w:rsidR="005E6B72" w:rsidRPr="00A62C33" w:rsidRDefault="005E6B72" w:rsidP="00342F57">
            <w:pPr>
              <w:rPr>
                <w:b/>
                <w:bCs/>
              </w:rPr>
            </w:pPr>
          </w:p>
          <w:p w:rsidR="005E6B72" w:rsidRPr="00A62C33" w:rsidRDefault="005E6B72" w:rsidP="00342F57">
            <w:pPr>
              <w:rPr>
                <w:b/>
                <w:bCs/>
              </w:rPr>
            </w:pPr>
            <w:r w:rsidRPr="00A62C33">
              <w:rPr>
                <w:b/>
                <w:bCs/>
              </w:rPr>
              <w:t>0</w:t>
            </w:r>
          </w:p>
          <w:p w:rsidR="005E6B72" w:rsidRPr="00A62C33" w:rsidRDefault="005E6B72" w:rsidP="00342F57">
            <w:pPr>
              <w:rPr>
                <w:b/>
                <w:bCs/>
              </w:rPr>
            </w:pPr>
          </w:p>
          <w:p w:rsidR="005E6B72" w:rsidRPr="00A62C33" w:rsidRDefault="005E6B72" w:rsidP="00342F57">
            <w:pPr>
              <w:rPr>
                <w:bCs/>
              </w:rPr>
            </w:pPr>
            <w:r w:rsidRPr="00A62C33">
              <w:rPr>
                <w:bCs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>
            <w:pPr>
              <w:rPr>
                <w:b/>
                <w:bCs/>
              </w:rPr>
            </w:pPr>
          </w:p>
          <w:p w:rsidR="005E6B72" w:rsidRPr="00A62C33" w:rsidRDefault="005E6B72" w:rsidP="00342F57">
            <w:pPr>
              <w:rPr>
                <w:b/>
                <w:bCs/>
              </w:rPr>
            </w:pPr>
          </w:p>
          <w:p w:rsidR="005E6B72" w:rsidRPr="00A62C33" w:rsidRDefault="005E6B72" w:rsidP="00342F57">
            <w:pPr>
              <w:rPr>
                <w:b/>
                <w:bCs/>
              </w:rPr>
            </w:pPr>
          </w:p>
          <w:p w:rsidR="005E6B72" w:rsidRPr="00A62C33" w:rsidRDefault="005E6B72" w:rsidP="00342F57">
            <w:pPr>
              <w:rPr>
                <w:b/>
                <w:bCs/>
              </w:rPr>
            </w:pPr>
            <w:r w:rsidRPr="00A62C33">
              <w:rPr>
                <w:b/>
                <w:bCs/>
              </w:rPr>
              <w:t>0</w:t>
            </w:r>
          </w:p>
          <w:p w:rsidR="005E6B72" w:rsidRPr="00A62C33" w:rsidRDefault="005E6B72" w:rsidP="00342F57">
            <w:pPr>
              <w:rPr>
                <w:b/>
                <w:bCs/>
              </w:rPr>
            </w:pPr>
          </w:p>
          <w:p w:rsidR="005E6B72" w:rsidRPr="00A62C33" w:rsidRDefault="005E6B72" w:rsidP="00342F57">
            <w:pPr>
              <w:rPr>
                <w:bCs/>
              </w:rPr>
            </w:pPr>
            <w:r w:rsidRPr="00A62C33">
              <w:rPr>
                <w:bCs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6B72" w:rsidRDefault="005E6B72" w:rsidP="00342F57">
            <w:pPr>
              <w:rPr>
                <w:bCs/>
              </w:rPr>
            </w:pPr>
          </w:p>
          <w:p w:rsidR="005E6B72" w:rsidRDefault="005E6B72" w:rsidP="00342F57">
            <w:pPr>
              <w:rPr>
                <w:bCs/>
              </w:rPr>
            </w:pPr>
          </w:p>
          <w:p w:rsidR="005E6B72" w:rsidRDefault="005E6B72" w:rsidP="00342F57">
            <w:pPr>
              <w:rPr>
                <w:bCs/>
              </w:rPr>
            </w:pPr>
          </w:p>
          <w:p w:rsidR="005E6B72" w:rsidRDefault="005E6B72" w:rsidP="00342F57">
            <w:pPr>
              <w:rPr>
                <w:bCs/>
              </w:rPr>
            </w:pPr>
            <w:r>
              <w:rPr>
                <w:bCs/>
              </w:rPr>
              <w:t>0</w:t>
            </w:r>
          </w:p>
          <w:p w:rsidR="005E6B72" w:rsidRDefault="005E6B72" w:rsidP="00342F57">
            <w:pPr>
              <w:rPr>
                <w:bCs/>
              </w:rPr>
            </w:pPr>
          </w:p>
          <w:p w:rsidR="005E6B72" w:rsidRPr="00A62C33" w:rsidRDefault="005E6B72" w:rsidP="00342F57">
            <w:pPr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5E6B72" w:rsidRPr="00A62C33" w:rsidTr="00342F57"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>
            <w:r w:rsidRPr="00A62C33">
              <w:t>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>
            <w:pPr>
              <w:rPr>
                <w:b/>
                <w:bCs/>
              </w:rPr>
            </w:pPr>
            <w:r w:rsidRPr="00A62C33">
              <w:rPr>
                <w:b/>
                <w:bCs/>
              </w:rPr>
              <w:t xml:space="preserve">Планируется привлечение внутренних заимствований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Default="005E6B72" w:rsidP="00342F57">
            <w:pPr>
              <w:rPr>
                <w:b/>
                <w:bCs/>
              </w:rPr>
            </w:pPr>
          </w:p>
          <w:p w:rsidR="005E6B72" w:rsidRPr="00A62C33" w:rsidRDefault="005E6B72" w:rsidP="00342F57">
            <w:pPr>
              <w:rPr>
                <w:b/>
                <w:bCs/>
              </w:rPr>
            </w:pPr>
            <w:r w:rsidRPr="00A62C33">
              <w:rPr>
                <w:b/>
                <w:bCs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Default="005E6B72" w:rsidP="00342F57">
            <w:pPr>
              <w:rPr>
                <w:b/>
                <w:bCs/>
              </w:rPr>
            </w:pPr>
          </w:p>
          <w:p w:rsidR="005E6B72" w:rsidRPr="00A62C33" w:rsidRDefault="005E6B72" w:rsidP="00342F57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6B72" w:rsidRDefault="005E6B72" w:rsidP="00342F57">
            <w:pPr>
              <w:rPr>
                <w:b/>
                <w:bCs/>
              </w:rPr>
            </w:pPr>
          </w:p>
          <w:p w:rsidR="005E6B72" w:rsidRPr="00A62C33" w:rsidRDefault="005E6B72" w:rsidP="00342F57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5E6B72" w:rsidRPr="00A62C33" w:rsidTr="00342F57">
        <w:trPr>
          <w:trHeight w:val="801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>
            <w:r w:rsidRPr="00A62C33">
              <w:t>3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>
            <w:r w:rsidRPr="00A62C33">
              <w:rPr>
                <w:b/>
                <w:bCs/>
              </w:rPr>
              <w:t xml:space="preserve">Планируется погашение долговых обязательств </w:t>
            </w:r>
          </w:p>
          <w:p w:rsidR="005E6B72" w:rsidRPr="00A62C33" w:rsidRDefault="005E6B72" w:rsidP="00342F57">
            <w:r w:rsidRPr="00A62C33">
              <w:t>в том числе:</w:t>
            </w:r>
          </w:p>
          <w:p w:rsidR="005E6B72" w:rsidRPr="00A62C33" w:rsidRDefault="005E6B72" w:rsidP="00342F57">
            <w:pPr>
              <w:rPr>
                <w:b/>
              </w:rPr>
            </w:pPr>
            <w:r w:rsidRPr="00A62C33">
              <w:t xml:space="preserve"> погашение кредита кредитных организаций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>
            <w:pPr>
              <w:rPr>
                <w:b/>
                <w:bCs/>
              </w:rPr>
            </w:pPr>
          </w:p>
          <w:p w:rsidR="005E6B72" w:rsidRPr="00A62C33" w:rsidRDefault="005E6B72" w:rsidP="00342F57">
            <w:pPr>
              <w:rPr>
                <w:b/>
                <w:bCs/>
              </w:rPr>
            </w:pPr>
            <w:r w:rsidRPr="00A62C33">
              <w:rPr>
                <w:b/>
                <w:bCs/>
              </w:rPr>
              <w:t>0</w:t>
            </w:r>
          </w:p>
          <w:p w:rsidR="005E6B72" w:rsidRPr="00A62C33" w:rsidRDefault="005E6B72" w:rsidP="00342F57">
            <w:pPr>
              <w:rPr>
                <w:bCs/>
              </w:rPr>
            </w:pPr>
          </w:p>
          <w:p w:rsidR="005E6B72" w:rsidRPr="00A62C33" w:rsidRDefault="005E6B72" w:rsidP="00342F57">
            <w:pPr>
              <w:rPr>
                <w:bCs/>
              </w:rPr>
            </w:pPr>
            <w:r w:rsidRPr="00A62C33">
              <w:rPr>
                <w:bCs/>
              </w:rPr>
              <w:t>0</w:t>
            </w:r>
          </w:p>
          <w:p w:rsidR="005E6B72" w:rsidRPr="00A62C33" w:rsidRDefault="005E6B72" w:rsidP="00342F57">
            <w:pPr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>
            <w:pPr>
              <w:rPr>
                <w:b/>
              </w:rPr>
            </w:pPr>
          </w:p>
          <w:p w:rsidR="005E6B72" w:rsidRPr="00A62C33" w:rsidRDefault="005E6B72" w:rsidP="00342F57">
            <w:pPr>
              <w:rPr>
                <w:b/>
              </w:rPr>
            </w:pPr>
            <w:r w:rsidRPr="00A62C33">
              <w:rPr>
                <w:b/>
              </w:rPr>
              <w:t>0</w:t>
            </w:r>
          </w:p>
          <w:p w:rsidR="005E6B72" w:rsidRPr="00A62C33" w:rsidRDefault="005E6B72" w:rsidP="00342F57">
            <w:pPr>
              <w:rPr>
                <w:b/>
              </w:rPr>
            </w:pPr>
          </w:p>
          <w:p w:rsidR="005E6B72" w:rsidRPr="00A62C33" w:rsidRDefault="005E6B72" w:rsidP="00342F57">
            <w:r w:rsidRPr="00A62C33"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6B72" w:rsidRDefault="005E6B72" w:rsidP="00342F57"/>
          <w:p w:rsidR="005E6B72" w:rsidRDefault="005E6B72" w:rsidP="00342F57">
            <w:r>
              <w:t>0</w:t>
            </w:r>
          </w:p>
          <w:p w:rsidR="005E6B72" w:rsidRDefault="005E6B72" w:rsidP="00342F57"/>
          <w:p w:rsidR="005E6B72" w:rsidRPr="00A62C33" w:rsidRDefault="005E6B72" w:rsidP="00342F57">
            <w:r>
              <w:t>0</w:t>
            </w:r>
          </w:p>
        </w:tc>
      </w:tr>
      <w:tr w:rsidR="005E6B72" w:rsidRPr="00A62C33" w:rsidTr="00342F57"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>
            <w:r w:rsidRPr="00A62C33">
              <w:t>4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>
            <w:pPr>
              <w:rPr>
                <w:b/>
                <w:bCs/>
              </w:rPr>
            </w:pPr>
            <w:r w:rsidRPr="00A62C33">
              <w:rPr>
                <w:b/>
                <w:bCs/>
              </w:rPr>
              <w:t>Остаток задолженности по муниципальному внутреннему долгу  на конец года всего:</w:t>
            </w:r>
          </w:p>
          <w:p w:rsidR="005E6B72" w:rsidRPr="00A62C33" w:rsidRDefault="005E6B72" w:rsidP="00342F57">
            <w:r w:rsidRPr="00A62C33">
              <w:t>в том числе:</w:t>
            </w:r>
          </w:p>
          <w:p w:rsidR="005E6B72" w:rsidRPr="00A62C33" w:rsidRDefault="005E6B72" w:rsidP="00342F57">
            <w:r w:rsidRPr="00A62C33">
              <w:t>кредиты кредитных организаций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Pr="00A62C33" w:rsidRDefault="005E6B72" w:rsidP="00342F57"/>
          <w:p w:rsidR="005E6B72" w:rsidRPr="00A62C33" w:rsidRDefault="005E6B72" w:rsidP="00342F57"/>
          <w:p w:rsidR="005E6B72" w:rsidRPr="00A62C33" w:rsidRDefault="005E6B72" w:rsidP="00342F57">
            <w:pPr>
              <w:rPr>
                <w:b/>
              </w:rPr>
            </w:pPr>
            <w:r w:rsidRPr="00A62C33">
              <w:rPr>
                <w:b/>
              </w:rPr>
              <w:t>0</w:t>
            </w:r>
          </w:p>
          <w:p w:rsidR="005E6B72" w:rsidRPr="00A62C33" w:rsidRDefault="005E6B72" w:rsidP="00342F57"/>
          <w:p w:rsidR="005E6B72" w:rsidRPr="00A62C33" w:rsidRDefault="005E6B72" w:rsidP="00342F57">
            <w:r w:rsidRPr="00A62C33"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2" w:rsidRDefault="005E6B72" w:rsidP="00342F57"/>
          <w:p w:rsidR="005E6B72" w:rsidRDefault="005E6B72" w:rsidP="00342F57"/>
          <w:p w:rsidR="005E6B72" w:rsidRDefault="005E6B72" w:rsidP="00342F57">
            <w:r>
              <w:t>0</w:t>
            </w:r>
          </w:p>
          <w:p w:rsidR="005E6B72" w:rsidRDefault="005E6B72" w:rsidP="00342F57"/>
          <w:p w:rsidR="005E6B72" w:rsidRPr="00A62C33" w:rsidRDefault="005E6B72" w:rsidP="00342F57">
            <w: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6B72" w:rsidRDefault="005E6B72" w:rsidP="00342F57"/>
          <w:p w:rsidR="005E6B72" w:rsidRDefault="005E6B72" w:rsidP="00342F57"/>
          <w:p w:rsidR="005E6B72" w:rsidRDefault="005E6B72" w:rsidP="00342F57">
            <w:r>
              <w:t>0</w:t>
            </w:r>
          </w:p>
          <w:p w:rsidR="005E6B72" w:rsidRDefault="005E6B72" w:rsidP="00342F57"/>
          <w:p w:rsidR="005E6B72" w:rsidRPr="00A62C33" w:rsidRDefault="005E6B72" w:rsidP="00342F57">
            <w:r>
              <w:t>0</w:t>
            </w:r>
          </w:p>
        </w:tc>
      </w:tr>
    </w:tbl>
    <w:p w:rsidR="005E6B72" w:rsidRPr="00A62C33" w:rsidRDefault="005E6B72" w:rsidP="00F2189D"/>
    <w:p w:rsidR="005E6B72" w:rsidRPr="00A62C33" w:rsidRDefault="005E6B72" w:rsidP="00F2189D">
      <w:pPr>
        <w:rPr>
          <w:b/>
          <w:bCs/>
        </w:rPr>
      </w:pPr>
    </w:p>
    <w:p w:rsidR="005E6B72" w:rsidRDefault="005E6B72" w:rsidP="00F2189D">
      <w:pPr>
        <w:rPr>
          <w:b/>
          <w:bCs/>
        </w:rPr>
      </w:pPr>
    </w:p>
    <w:p w:rsidR="005E6B72" w:rsidRDefault="005E6B72" w:rsidP="00F2189D">
      <w:pPr>
        <w:rPr>
          <w:bCs/>
        </w:rPr>
      </w:pPr>
      <w:r>
        <w:rPr>
          <w:bCs/>
        </w:rPr>
        <w:t xml:space="preserve">                   </w:t>
      </w:r>
      <w:r w:rsidRPr="00A62C33">
        <w:rPr>
          <w:bCs/>
        </w:rPr>
        <w:t>Глава сельской администрации                                         А.А.Борзыкин</w:t>
      </w:r>
    </w:p>
    <w:p w:rsidR="005E6B72" w:rsidRDefault="005E6B72">
      <w:bookmarkStart w:id="0" w:name="_GoBack"/>
      <w:bookmarkEnd w:id="0"/>
    </w:p>
    <w:sectPr w:rsidR="005E6B72" w:rsidSect="002D6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2916"/>
    <w:rsid w:val="002D677E"/>
    <w:rsid w:val="00326C24"/>
    <w:rsid w:val="00342F57"/>
    <w:rsid w:val="005E6B72"/>
    <w:rsid w:val="00611402"/>
    <w:rsid w:val="006B1A56"/>
    <w:rsid w:val="00A14F2D"/>
    <w:rsid w:val="00A62C33"/>
    <w:rsid w:val="00E92916"/>
    <w:rsid w:val="00F21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89D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26C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A72"/>
    <w:rPr>
      <w:rFonts w:eastAsia="Times New Roman" w:cs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155</Words>
  <Characters>889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Кулешов Сергей Владимирович</dc:creator>
  <cp:keywords/>
  <dc:description/>
  <cp:lastModifiedBy>Бухгалтер</cp:lastModifiedBy>
  <cp:revision>3</cp:revision>
  <cp:lastPrinted>2017-11-23T07:08:00Z</cp:lastPrinted>
  <dcterms:created xsi:type="dcterms:W3CDTF">2017-11-22T12:13:00Z</dcterms:created>
  <dcterms:modified xsi:type="dcterms:W3CDTF">2017-11-23T07:08:00Z</dcterms:modified>
</cp:coreProperties>
</file>